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4B580" w14:textId="77777777" w:rsidR="00BC68A9" w:rsidRDefault="00BC68A9" w:rsidP="00BC68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SWAIN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fl.1477-81)</w:t>
      </w:r>
    </w:p>
    <w:p w14:paraId="3B23A872" w14:textId="77777777" w:rsidR="00BC68A9" w:rsidRDefault="00BC68A9" w:rsidP="00BC68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6201F90D" w14:textId="77777777" w:rsidR="00BC68A9" w:rsidRDefault="00BC68A9" w:rsidP="00BC68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BC5E30" w14:textId="77777777" w:rsidR="00BC68A9" w:rsidRDefault="00BC68A9" w:rsidP="00BC68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761195" w14:textId="77777777" w:rsidR="00BC68A9" w:rsidRDefault="00BC68A9" w:rsidP="00BC68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1477-8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B.A.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D5678">
        <w:rPr>
          <w:rFonts w:ascii="Times New Roman" w:hAnsi="Times New Roman" w:cs="Times New Roman"/>
          <w:sz w:val="24"/>
          <w:szCs w:val="24"/>
        </w:rPr>
        <w:t xml:space="preserve">(Alumni </w:t>
      </w:r>
      <w:proofErr w:type="spellStart"/>
      <w:r w:rsidRPr="00BD5678">
        <w:rPr>
          <w:rFonts w:ascii="Times New Roman" w:hAnsi="Times New Roman" w:cs="Times New Roman"/>
          <w:sz w:val="24"/>
          <w:szCs w:val="24"/>
        </w:rPr>
        <w:t>Cantab.</w:t>
      </w:r>
      <w:proofErr w:type="spellEnd"/>
      <w:r w:rsidRPr="00BD5678">
        <w:rPr>
          <w:rFonts w:ascii="Times New Roman" w:hAnsi="Times New Roman" w:cs="Times New Roman"/>
          <w:sz w:val="24"/>
          <w:szCs w:val="24"/>
        </w:rPr>
        <w:t xml:space="preserve"> vol.1 part 4 p.</w:t>
      </w:r>
      <w:r>
        <w:rPr>
          <w:rFonts w:ascii="Times New Roman" w:hAnsi="Times New Roman" w:cs="Times New Roman"/>
          <w:sz w:val="24"/>
          <w:szCs w:val="24"/>
        </w:rPr>
        <w:t>191)</w:t>
      </w:r>
    </w:p>
    <w:p w14:paraId="2D8D592C" w14:textId="77777777" w:rsidR="00BC68A9" w:rsidRDefault="00BC68A9" w:rsidP="00BC68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1481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M.A.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(ibid.)</w:t>
      </w:r>
    </w:p>
    <w:p w14:paraId="22A2BC56" w14:textId="77777777" w:rsidR="00BC68A9" w:rsidRDefault="00BC68A9" w:rsidP="00BC68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1FF06E" w14:textId="77777777" w:rsidR="00BC68A9" w:rsidRDefault="00BC68A9" w:rsidP="00BC68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5786D9" w14:textId="77777777" w:rsidR="00BC68A9" w:rsidRDefault="00BC68A9" w:rsidP="00BC68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August 2021</w:t>
      </w:r>
    </w:p>
    <w:p w14:paraId="4499D67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4B446" w14:textId="77777777" w:rsidR="00BC68A9" w:rsidRDefault="00BC68A9" w:rsidP="009139A6">
      <w:r>
        <w:separator/>
      </w:r>
    </w:p>
  </w:endnote>
  <w:endnote w:type="continuationSeparator" w:id="0">
    <w:p w14:paraId="788A5916" w14:textId="77777777" w:rsidR="00BC68A9" w:rsidRDefault="00BC68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4AA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02D6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A46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5B00E" w14:textId="77777777" w:rsidR="00BC68A9" w:rsidRDefault="00BC68A9" w:rsidP="009139A6">
      <w:r>
        <w:separator/>
      </w:r>
    </w:p>
  </w:footnote>
  <w:footnote w:type="continuationSeparator" w:id="0">
    <w:p w14:paraId="42B14442" w14:textId="77777777" w:rsidR="00BC68A9" w:rsidRDefault="00BC68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80C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5A4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3DA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8A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C68A9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C7734"/>
  <w15:chartTrackingRefBased/>
  <w15:docId w15:val="{9302DDC0-E510-4921-A4DE-B0DCBCD1D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2021-10-08T19:02:00Z</dcterms:created>
  <dcterms:modified xsi:type="dcterms:W3CDTF">2021-10-08T19:02:00Z</dcterms:modified>
</cp:coreProperties>
</file>